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9A979F" w14:textId="0929A2E9" w:rsidR="004B1C68" w:rsidRPr="004B6819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4B6819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DF6F06">
        <w:rPr>
          <w:rStyle w:val="head-activityType"/>
          <w:color w:val="000000" w:themeColor="text1"/>
          <w:sz w:val="36"/>
          <w:szCs w:val="36"/>
        </w:rPr>
        <w:t>8</w:t>
      </w:r>
      <w:r w:rsidRPr="004B6819">
        <w:rPr>
          <w:rStyle w:val="head-activityType"/>
          <w:color w:val="000000" w:themeColor="text1"/>
          <w:sz w:val="36"/>
          <w:szCs w:val="36"/>
        </w:rPr>
        <w:t xml:space="preserve"> </w:t>
      </w:r>
      <w:r w:rsidR="00BA73F7">
        <w:rPr>
          <w:rStyle w:val="head-activityType"/>
          <w:color w:val="000000" w:themeColor="text1"/>
          <w:sz w:val="36"/>
          <w:szCs w:val="36"/>
        </w:rPr>
        <w:t>T</w:t>
      </w:r>
      <w:r w:rsidRPr="004B6819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4BA73D42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923969F" wp14:editId="464AF180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48560611" w:rsidR="004B6819" w:rsidRPr="00E63C15" w:rsidRDefault="000E6C26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uGwhgIAAII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" fillcolor="#7f7f7f [1612]" stroked="f" strokeweight="1pt">
                <v:stroke joinstyle="miter"/>
                <v:textbox inset="0,0,0,0">
                  <w:txbxContent>
                    <w:p w14:paraId="70A887FB" w14:textId="48560611" w:rsidR="004B6819" w:rsidRPr="00E63C15" w:rsidRDefault="000E6C26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0C7DF10F" w14:textId="1F2B111A" w:rsidR="00507014" w:rsidRDefault="00DF6F06" w:rsidP="000E6C26">
      <w:pPr>
        <w:pStyle w:val="instruction"/>
        <w:spacing w:after="120"/>
      </w:pPr>
      <w:r>
        <w:t>1</w:t>
      </w:r>
      <w:r>
        <w:tab/>
        <w:t>Read</w:t>
      </w:r>
      <w:r w:rsidRPr="00EE208E">
        <w:t xml:space="preserve"> and </w:t>
      </w:r>
      <w:r w:rsidR="00F24996">
        <w:t>check</w:t>
      </w:r>
      <w:r w:rsidR="00F24996" w:rsidRPr="00EE208E">
        <w:t xml:space="preserve"> </w:t>
      </w:r>
      <w:r w:rsidRPr="004052E1">
        <w:rPr>
          <w:noProof/>
          <w:position w:val="-6"/>
          <w:lang w:val="es-ES" w:eastAsia="es-ES"/>
        </w:rPr>
        <w:drawing>
          <wp:inline distT="0" distB="0" distL="0" distR="0" wp14:anchorId="7E1A80D6" wp14:editId="59CD90BF">
            <wp:extent cx="177800" cy="203200"/>
            <wp:effectExtent l="0" t="0" r="0" b="0"/>
            <wp:docPr id="3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208E">
        <w:t>.</w:t>
      </w:r>
    </w:p>
    <w:p w14:paraId="56260F80" w14:textId="6421B05B" w:rsidR="00DF6F06" w:rsidRPr="00DF6F06" w:rsidRDefault="00DF6F06" w:rsidP="00DF6F06">
      <w:pPr>
        <w:pStyle w:val="activity-numbered"/>
        <w:spacing w:after="60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  <w:r>
        <w:t>1</w:t>
      </w:r>
      <w:r>
        <w:tab/>
      </w:r>
      <w:proofErr w:type="gramStart"/>
      <w:r>
        <w:t>He’s</w:t>
      </w:r>
      <w:proofErr w:type="gramEnd"/>
      <w:r>
        <w:t xml:space="preserve"> my brother.</w:t>
      </w:r>
    </w:p>
    <w:tbl>
      <w:tblPr>
        <w:tblW w:w="0" w:type="auto"/>
        <w:tblInd w:w="56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DF6F06" w14:paraId="3FC01431" w14:textId="77777777" w:rsidTr="00DF6F06">
        <w:trPr>
          <w:cantSplit/>
          <w:trHeight w:val="1304"/>
        </w:trPr>
        <w:tc>
          <w:tcPr>
            <w:tcW w:w="2777" w:type="dxa"/>
            <w:vAlign w:val="center"/>
          </w:tcPr>
          <w:p w14:paraId="7C2693E6" w14:textId="77777777" w:rsidR="00DF6F06" w:rsidRDefault="00DF6F0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2B7E38" wp14:editId="4BAD5F1E">
                  <wp:extent cx="777881" cy="764697"/>
                  <wp:effectExtent l="0" t="0" r="0" b="0"/>
                  <wp:docPr id="102631461" name="Picture 102631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881" cy="764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6F04C97A" w14:textId="77777777" w:rsidR="00DF6F06" w:rsidRDefault="00DF6F0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2E051C" wp14:editId="6D7B8CCF">
                  <wp:extent cx="877824" cy="750604"/>
                  <wp:effectExtent l="0" t="0" r="0" b="0"/>
                  <wp:docPr id="102631462" name="Picture 102631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4356" cy="756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25B22EF4" w14:textId="77777777" w:rsidR="00DF6F06" w:rsidRDefault="00DF6F0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DF13AC5" wp14:editId="421AB370">
                  <wp:extent cx="822960" cy="769867"/>
                  <wp:effectExtent l="0" t="0" r="2540" b="5080"/>
                  <wp:docPr id="102631463" name="Picture 102631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841" cy="771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6F06" w:rsidRPr="00685431" w14:paraId="0F16579B" w14:textId="77777777" w:rsidTr="00DF6F06">
        <w:trPr>
          <w:cantSplit/>
          <w:trHeight w:val="397"/>
        </w:trPr>
        <w:tc>
          <w:tcPr>
            <w:tcW w:w="2777" w:type="dxa"/>
            <w:vAlign w:val="center"/>
          </w:tcPr>
          <w:p w14:paraId="46D37591" w14:textId="058BD158" w:rsidR="00DF6F06" w:rsidRPr="00685431" w:rsidRDefault="00DF6F06" w:rsidP="008575F8">
            <w:pPr>
              <w:pStyle w:val="activity-numbered--centered"/>
            </w:pPr>
            <w:r>
              <w:t>A</w:t>
            </w:r>
            <w:r>
              <w:tab/>
            </w:r>
            <w:r>
              <w:rPr>
                <w:rStyle w:val="checkbox"/>
              </w:rPr>
              <w:t>☐</w:t>
            </w:r>
          </w:p>
        </w:tc>
        <w:tc>
          <w:tcPr>
            <w:tcW w:w="2778" w:type="dxa"/>
            <w:vAlign w:val="center"/>
          </w:tcPr>
          <w:p w14:paraId="39520661" w14:textId="7BABC0CF" w:rsidR="00DF6F06" w:rsidRPr="00685431" w:rsidRDefault="00DF6F06" w:rsidP="008575F8">
            <w:pPr>
              <w:pStyle w:val="activity-numbered--centered"/>
            </w:pPr>
            <w:r>
              <w:t>B</w:t>
            </w:r>
            <w:r>
              <w:tab/>
            </w:r>
            <w:r>
              <w:rPr>
                <w:rStyle w:val="checkbox"/>
              </w:rPr>
              <w:t>☐</w:t>
            </w:r>
          </w:p>
        </w:tc>
        <w:tc>
          <w:tcPr>
            <w:tcW w:w="2778" w:type="dxa"/>
            <w:vAlign w:val="center"/>
          </w:tcPr>
          <w:p w14:paraId="1ACB94C0" w14:textId="27D668B9" w:rsidR="00DF6F06" w:rsidRPr="00685431" w:rsidRDefault="00DF6F06" w:rsidP="008575F8">
            <w:pPr>
              <w:pStyle w:val="activity-numbered--centered"/>
            </w:pPr>
            <w:r>
              <w:t>C</w:t>
            </w:r>
            <w:r>
              <w:tab/>
            </w:r>
            <w:r>
              <w:rPr>
                <w:rStyle w:val="checkbox"/>
              </w:rPr>
              <w:t>☐</w:t>
            </w:r>
          </w:p>
        </w:tc>
      </w:tr>
    </w:tbl>
    <w:p w14:paraId="14FE62E7" w14:textId="523BDFB2" w:rsidR="00DF6F06" w:rsidRPr="00DF6F06" w:rsidRDefault="00DF6F06" w:rsidP="00DF6F06">
      <w:pPr>
        <w:pStyle w:val="activity-numbered"/>
        <w:spacing w:before="120" w:after="60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  <w:r>
        <w:t>2</w:t>
      </w:r>
      <w:r>
        <w:tab/>
      </w:r>
      <w:proofErr w:type="gramStart"/>
      <w:r>
        <w:t>She’s</w:t>
      </w:r>
      <w:proofErr w:type="gramEnd"/>
      <w:r>
        <w:t xml:space="preserve"> my </w:t>
      </w:r>
      <w:r w:rsidR="00F24996">
        <w:t>mom</w:t>
      </w:r>
      <w:r>
        <w:t>.</w:t>
      </w:r>
    </w:p>
    <w:tbl>
      <w:tblPr>
        <w:tblW w:w="0" w:type="auto"/>
        <w:tblInd w:w="56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DF6F06" w14:paraId="7492A46D" w14:textId="77777777" w:rsidTr="008575F8">
        <w:trPr>
          <w:cantSplit/>
          <w:trHeight w:val="1304"/>
        </w:trPr>
        <w:tc>
          <w:tcPr>
            <w:tcW w:w="2777" w:type="dxa"/>
            <w:vAlign w:val="center"/>
          </w:tcPr>
          <w:p w14:paraId="7E2505EA" w14:textId="77777777" w:rsidR="00DF6F06" w:rsidRDefault="00DF6F0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A776E80" wp14:editId="5D32C86A">
                  <wp:extent cx="925685" cy="764697"/>
                  <wp:effectExtent l="0" t="0" r="190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685" cy="764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6D60E594" w14:textId="77777777" w:rsidR="00DF6F06" w:rsidRDefault="00DF6F0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ED079F" wp14:editId="003FF55C">
                  <wp:extent cx="630936" cy="768098"/>
                  <wp:effectExtent l="0" t="0" r="444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313" cy="773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39545D78" w14:textId="77777777" w:rsidR="00DF6F06" w:rsidRDefault="00DF6F0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9609B8" wp14:editId="0381478F">
                  <wp:extent cx="658368" cy="763708"/>
                  <wp:effectExtent l="0" t="0" r="254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944" cy="770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6F06" w:rsidRPr="00685431" w14:paraId="25F671C6" w14:textId="77777777" w:rsidTr="008575F8">
        <w:trPr>
          <w:cantSplit/>
          <w:trHeight w:val="397"/>
        </w:trPr>
        <w:tc>
          <w:tcPr>
            <w:tcW w:w="2777" w:type="dxa"/>
            <w:vAlign w:val="center"/>
          </w:tcPr>
          <w:p w14:paraId="38BACFA7" w14:textId="77777777" w:rsidR="00DF6F06" w:rsidRPr="00685431" w:rsidRDefault="00DF6F06" w:rsidP="008575F8">
            <w:pPr>
              <w:pStyle w:val="activity-numbered--centered"/>
            </w:pPr>
            <w:r>
              <w:t>A</w:t>
            </w:r>
            <w:r>
              <w:tab/>
            </w:r>
            <w:r>
              <w:rPr>
                <w:rStyle w:val="checkbox"/>
              </w:rPr>
              <w:t>☐</w:t>
            </w:r>
          </w:p>
        </w:tc>
        <w:tc>
          <w:tcPr>
            <w:tcW w:w="2778" w:type="dxa"/>
            <w:vAlign w:val="center"/>
          </w:tcPr>
          <w:p w14:paraId="71BCFC6D" w14:textId="77777777" w:rsidR="00DF6F06" w:rsidRPr="00685431" w:rsidRDefault="00DF6F06" w:rsidP="008575F8">
            <w:pPr>
              <w:pStyle w:val="activity-numbered--centered"/>
            </w:pPr>
            <w:r>
              <w:t>B</w:t>
            </w:r>
            <w:r>
              <w:tab/>
            </w:r>
            <w:r>
              <w:rPr>
                <w:rStyle w:val="checkbox"/>
              </w:rPr>
              <w:t>☐</w:t>
            </w:r>
          </w:p>
        </w:tc>
        <w:tc>
          <w:tcPr>
            <w:tcW w:w="2778" w:type="dxa"/>
            <w:vAlign w:val="center"/>
          </w:tcPr>
          <w:p w14:paraId="7A2CDBBA" w14:textId="77777777" w:rsidR="00DF6F06" w:rsidRPr="00685431" w:rsidRDefault="00DF6F06" w:rsidP="008575F8">
            <w:pPr>
              <w:pStyle w:val="activity-numbered--centered"/>
            </w:pPr>
            <w:r>
              <w:t>C</w:t>
            </w:r>
            <w:r>
              <w:tab/>
            </w:r>
            <w:r>
              <w:rPr>
                <w:rStyle w:val="checkbox"/>
              </w:rPr>
              <w:t>☐</w:t>
            </w:r>
          </w:p>
        </w:tc>
      </w:tr>
    </w:tbl>
    <w:p w14:paraId="5473C942" w14:textId="7D78A31C" w:rsidR="00DF6F06" w:rsidRPr="00DF6F06" w:rsidRDefault="00DF6F06" w:rsidP="00DF6F06">
      <w:pPr>
        <w:pStyle w:val="activity-numbered"/>
        <w:spacing w:before="120" w:after="60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  <w:r>
        <w:t>3</w:t>
      </w:r>
      <w:r>
        <w:tab/>
      </w:r>
      <w:r w:rsidR="00862167">
        <w:t>H</w:t>
      </w:r>
      <w:r>
        <w:t>e’s a pilot.</w:t>
      </w:r>
    </w:p>
    <w:tbl>
      <w:tblPr>
        <w:tblW w:w="0" w:type="auto"/>
        <w:tblInd w:w="56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DF6F06" w14:paraId="2149BB03" w14:textId="77777777" w:rsidTr="008575F8">
        <w:trPr>
          <w:cantSplit/>
          <w:trHeight w:val="1304"/>
        </w:trPr>
        <w:tc>
          <w:tcPr>
            <w:tcW w:w="2777" w:type="dxa"/>
            <w:vAlign w:val="center"/>
          </w:tcPr>
          <w:p w14:paraId="78FCC642" w14:textId="77777777" w:rsidR="00DF6F06" w:rsidRDefault="00DF6F0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BECC70" wp14:editId="4DAC6AC3">
                  <wp:extent cx="1124712" cy="761523"/>
                  <wp:effectExtent l="0" t="0" r="5715" b="63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439" cy="762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144ED7A7" w14:textId="77777777" w:rsidR="00DF6F06" w:rsidRDefault="00DF6F0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D9E40C" wp14:editId="14574B22">
                  <wp:extent cx="1106424" cy="749141"/>
                  <wp:effectExtent l="0" t="0" r="0" b="63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1670" cy="752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2FB3D6F1" w14:textId="77777777" w:rsidR="00DF6F06" w:rsidRDefault="00DF6F06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E67112" wp14:editId="11BBB3FF">
                  <wp:extent cx="1124712" cy="761524"/>
                  <wp:effectExtent l="0" t="0" r="5715" b="63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374" cy="764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6F06" w:rsidRPr="00685431" w14:paraId="251BBA17" w14:textId="77777777" w:rsidTr="008575F8">
        <w:trPr>
          <w:cantSplit/>
          <w:trHeight w:val="397"/>
        </w:trPr>
        <w:tc>
          <w:tcPr>
            <w:tcW w:w="2777" w:type="dxa"/>
            <w:vAlign w:val="center"/>
          </w:tcPr>
          <w:p w14:paraId="2498254D" w14:textId="77777777" w:rsidR="00DF6F06" w:rsidRPr="00685431" w:rsidRDefault="00DF6F06" w:rsidP="008575F8">
            <w:pPr>
              <w:pStyle w:val="activity-numbered--centered"/>
            </w:pPr>
            <w:r>
              <w:t>A</w:t>
            </w:r>
            <w:r>
              <w:tab/>
            </w:r>
            <w:r>
              <w:rPr>
                <w:rStyle w:val="checkbox"/>
              </w:rPr>
              <w:t>☐</w:t>
            </w:r>
          </w:p>
        </w:tc>
        <w:tc>
          <w:tcPr>
            <w:tcW w:w="2778" w:type="dxa"/>
            <w:vAlign w:val="center"/>
          </w:tcPr>
          <w:p w14:paraId="7BDBD230" w14:textId="77777777" w:rsidR="00DF6F06" w:rsidRPr="00685431" w:rsidRDefault="00DF6F06" w:rsidP="008575F8">
            <w:pPr>
              <w:pStyle w:val="activity-numbered--centered"/>
            </w:pPr>
            <w:r>
              <w:t>B</w:t>
            </w:r>
            <w:r>
              <w:tab/>
            </w:r>
            <w:r>
              <w:rPr>
                <w:rStyle w:val="checkbox"/>
              </w:rPr>
              <w:t>☐</w:t>
            </w:r>
          </w:p>
        </w:tc>
        <w:tc>
          <w:tcPr>
            <w:tcW w:w="2778" w:type="dxa"/>
            <w:vAlign w:val="center"/>
          </w:tcPr>
          <w:p w14:paraId="3B1B65C3" w14:textId="77777777" w:rsidR="00DF6F06" w:rsidRPr="00685431" w:rsidRDefault="00DF6F06" w:rsidP="008575F8">
            <w:pPr>
              <w:pStyle w:val="activity-numbered--centered"/>
            </w:pPr>
            <w:r>
              <w:t>C</w:t>
            </w:r>
            <w:r>
              <w:tab/>
            </w:r>
            <w:r>
              <w:rPr>
                <w:rStyle w:val="checkbox"/>
              </w:rPr>
              <w:t>☐</w:t>
            </w:r>
          </w:p>
        </w:tc>
      </w:tr>
    </w:tbl>
    <w:p w14:paraId="29E5BC34" w14:textId="0F43CCFE" w:rsidR="00507014" w:rsidRDefault="00507014" w:rsidP="00DF6F06">
      <w:pPr>
        <w:pStyle w:val="instruction"/>
        <w:spacing w:before="0" w:after="0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0B0531">
        <w:rPr>
          <w:rStyle w:val="marks-frame"/>
        </w:rPr>
        <w:t>3</w:t>
      </w:r>
      <w:r>
        <w:rPr>
          <w:rStyle w:val="marks-frame"/>
        </w:rPr>
        <w:t> </w:t>
      </w:r>
    </w:p>
    <w:p w14:paraId="4E8583C3" w14:textId="014502DF" w:rsidR="00A0399D" w:rsidRPr="002D2043" w:rsidRDefault="00A0399D" w:rsidP="00DF6F06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31CA46E" wp14:editId="6286F83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59ED8D" w14:textId="64BC955B" w:rsidR="00A0399D" w:rsidRPr="00E63C15" w:rsidRDefault="00A0399D" w:rsidP="00A0399D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31CA46E" id="Rounded Rectangle 8" o:spid="_x0000_s1027" style="position:absolute;margin-left:0;margin-top:-.05pt;width:117.35pt;height:21.6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Cv7igIAAIk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iBsqgKgZT9ZQ7u+QIfTd5Z28qunF&#10;r4UPdwKpnajxaESEW1q0gbbgMEicVYA/XjuP+lTldMtZS+1ZcP99K1BxZr5Yqv/Yy6OAo7AeBbtt&#10;LoAqZkbDx8kkkgEGM4oaoXmiybGKXuhKWEm+Ci4DjpuL0I8Jmj1SrVZJjXrWiXBtH5yM4JHXWLyP&#10;3ZNAN5R5oAa5gbF1xeJFofe60dLCahtA16kLDjwOjFO/pzIeZlMcKM/3SeswQZc/AQ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KF0K/u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5059ED8D" w14:textId="64BC955B" w:rsidR="00A0399D" w:rsidRPr="00E63C15" w:rsidRDefault="00A0399D" w:rsidP="00A0399D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9416153" w14:textId="04361C2D" w:rsidR="00913878" w:rsidRDefault="00A0399D" w:rsidP="00A379B0">
      <w:pPr>
        <w:pStyle w:val="instruction"/>
      </w:pPr>
      <w:r>
        <w:t>2</w:t>
      </w:r>
      <w:r w:rsidR="00913878">
        <w:tab/>
      </w:r>
      <w:r w:rsidR="00DF6F06">
        <w:t>Look and write.</w:t>
      </w:r>
    </w:p>
    <w:p w14:paraId="1C3F795C" w14:textId="3F7935E7" w:rsidR="00913878" w:rsidRDefault="00DF6F06" w:rsidP="00862167">
      <w:pPr>
        <w:pStyle w:val="wordpool-text"/>
        <w:ind w:right="5600"/>
      </w:pPr>
      <w:r>
        <w:rPr>
          <w:lang w:val="es-ES"/>
        </w:rPr>
        <w:t>b</w:t>
      </w:r>
      <w:r w:rsidRPr="00B51186">
        <w:rPr>
          <w:lang w:val="es-ES"/>
        </w:rPr>
        <w:t>ox</w:t>
      </w:r>
      <w:r w:rsidR="00913878">
        <w:t> </w:t>
      </w:r>
      <w:proofErr w:type="spellStart"/>
      <w:r w:rsidRPr="00B51186">
        <w:rPr>
          <w:lang w:val="es-ES"/>
        </w:rPr>
        <w:t>fox</w:t>
      </w:r>
      <w:proofErr w:type="spellEnd"/>
      <w:r w:rsidR="00752A15">
        <w:t> </w:t>
      </w:r>
      <w:proofErr w:type="spellStart"/>
      <w:r>
        <w:rPr>
          <w:lang w:val="es-ES"/>
        </w:rPr>
        <w:t>wolf</w:t>
      </w:r>
      <w:proofErr w:type="spellEnd"/>
      <w:r w:rsidR="00752A15">
        <w:t> </w:t>
      </w:r>
      <w:r w:rsidRPr="00B51186">
        <w:rPr>
          <w:lang w:val="es-ES"/>
        </w:rPr>
        <w:t>yo-yo</w:t>
      </w:r>
      <w:r w:rsidR="00752A15">
        <w:t> </w:t>
      </w:r>
      <w:proofErr w:type="spellStart"/>
      <w:r w:rsidRPr="00B51186">
        <w:rPr>
          <w:lang w:val="es-ES"/>
        </w:rPr>
        <w:t>zebra</w:t>
      </w:r>
      <w:proofErr w:type="spellEnd"/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C530DE" w14:paraId="4426548C" w14:textId="77777777" w:rsidTr="008575F8">
        <w:trPr>
          <w:cantSplit/>
          <w:trHeight w:val="1418"/>
        </w:trPr>
        <w:tc>
          <w:tcPr>
            <w:tcW w:w="2777" w:type="dxa"/>
            <w:vAlign w:val="center"/>
          </w:tcPr>
          <w:p w14:paraId="05FDF467" w14:textId="77777777" w:rsidR="00C530DE" w:rsidRDefault="00C530DE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A76668" wp14:editId="5DDA9967">
                  <wp:extent cx="1016635" cy="843345"/>
                  <wp:effectExtent l="0" t="0" r="0" b="0"/>
                  <wp:docPr id="102631448" name="Picture 102631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871" cy="847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7A95C7B7" w14:textId="77777777" w:rsidR="00C530DE" w:rsidRDefault="00C530DE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634B7A" wp14:editId="540C900C">
                  <wp:extent cx="978408" cy="853263"/>
                  <wp:effectExtent l="0" t="0" r="0" b="0"/>
                  <wp:docPr id="102631449" name="Picture 102631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243" cy="86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5F1BAF70" w14:textId="77777777" w:rsidR="00C530DE" w:rsidRDefault="00C530DE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FD0800" wp14:editId="00ECCFA5">
                  <wp:extent cx="818413" cy="867274"/>
                  <wp:effectExtent l="0" t="0" r="0" b="0"/>
                  <wp:docPr id="102631450" name="Picture 102631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8413" cy="867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30DE" w:rsidRPr="00685431" w14:paraId="778B9DD3" w14:textId="77777777" w:rsidTr="00C530DE">
        <w:trPr>
          <w:cantSplit/>
          <w:trHeight w:val="454"/>
        </w:trPr>
        <w:tc>
          <w:tcPr>
            <w:tcW w:w="2777" w:type="dxa"/>
            <w:vAlign w:val="center"/>
          </w:tcPr>
          <w:p w14:paraId="0D86582D" w14:textId="77777777" w:rsidR="00C530DE" w:rsidRPr="00685431" w:rsidRDefault="00C530DE" w:rsidP="00C530DE">
            <w:pPr>
              <w:pStyle w:val="activity-numbered--centered"/>
              <w:spacing w:after="0"/>
              <w:jc w:val="left"/>
            </w:pPr>
            <w:r w:rsidRPr="002D2043">
              <w:t xml:space="preserve">1 </w:t>
            </w:r>
            <w:r>
              <w:rPr>
                <w:rStyle w:val="wol"/>
              </w:rPr>
              <w:t xml:space="preserve">                                           </w:t>
            </w:r>
            <w:r w:rsidRPr="002D2043">
              <w:rPr>
                <w:rStyle w:val="wol"/>
              </w:rPr>
              <w:t> </w:t>
            </w:r>
          </w:p>
        </w:tc>
        <w:tc>
          <w:tcPr>
            <w:tcW w:w="2778" w:type="dxa"/>
            <w:vAlign w:val="center"/>
          </w:tcPr>
          <w:p w14:paraId="75F17D9A" w14:textId="77777777" w:rsidR="00C530DE" w:rsidRPr="00685431" w:rsidRDefault="00C530DE" w:rsidP="00C530DE">
            <w:pPr>
              <w:pStyle w:val="activity-numbered--centered"/>
              <w:spacing w:after="0"/>
              <w:jc w:val="left"/>
            </w:pPr>
            <w:r>
              <w:t xml:space="preserve">2 </w:t>
            </w:r>
            <w:r>
              <w:rPr>
                <w:rStyle w:val="wol"/>
              </w:rPr>
              <w:t xml:space="preserve">                                           </w:t>
            </w:r>
            <w:r w:rsidRPr="002D2043">
              <w:rPr>
                <w:rStyle w:val="wol"/>
              </w:rPr>
              <w:t> </w:t>
            </w:r>
          </w:p>
        </w:tc>
        <w:tc>
          <w:tcPr>
            <w:tcW w:w="2778" w:type="dxa"/>
            <w:vAlign w:val="center"/>
          </w:tcPr>
          <w:p w14:paraId="4C6C732F" w14:textId="77777777" w:rsidR="00C530DE" w:rsidRPr="00685431" w:rsidRDefault="00C530DE" w:rsidP="00C530DE">
            <w:pPr>
              <w:pStyle w:val="activity-numbered--centered"/>
              <w:spacing w:after="0"/>
              <w:jc w:val="left"/>
            </w:pPr>
            <w:r>
              <w:t xml:space="preserve">3 </w:t>
            </w:r>
            <w:r>
              <w:rPr>
                <w:rStyle w:val="wol"/>
              </w:rPr>
              <w:t xml:space="preserve">                                           </w:t>
            </w:r>
            <w:r w:rsidRPr="002D2043">
              <w:rPr>
                <w:rStyle w:val="wol"/>
              </w:rPr>
              <w:t> </w:t>
            </w:r>
          </w:p>
        </w:tc>
      </w:tr>
      <w:tr w:rsidR="00790CFD" w14:paraId="4C357926" w14:textId="77777777" w:rsidTr="008575F8">
        <w:trPr>
          <w:gridAfter w:val="1"/>
          <w:wAfter w:w="2778" w:type="dxa"/>
          <w:cantSplit/>
          <w:trHeight w:val="1418"/>
        </w:trPr>
        <w:tc>
          <w:tcPr>
            <w:tcW w:w="2777" w:type="dxa"/>
            <w:vAlign w:val="center"/>
          </w:tcPr>
          <w:p w14:paraId="423299FE" w14:textId="77777777" w:rsidR="00790CFD" w:rsidRDefault="00790CFD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67A95E" wp14:editId="19BC57AB">
                  <wp:extent cx="1053211" cy="807463"/>
                  <wp:effectExtent l="0" t="0" r="1270" b="5715"/>
                  <wp:docPr id="102631451" name="Picture 102631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084" cy="813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2A4A864F" w14:textId="77777777" w:rsidR="00790CFD" w:rsidRDefault="00790CFD" w:rsidP="008575F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A7B8C0" wp14:editId="02F05861">
                  <wp:extent cx="859282" cy="812836"/>
                  <wp:effectExtent l="0" t="0" r="4445" b="0"/>
                  <wp:docPr id="102631452" name="Picture 102631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59" cy="819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CFD" w14:paraId="223A10E8" w14:textId="77777777" w:rsidTr="00C530DE">
        <w:trPr>
          <w:gridAfter w:val="1"/>
          <w:wAfter w:w="2778" w:type="dxa"/>
          <w:cantSplit/>
          <w:trHeight w:val="454"/>
        </w:trPr>
        <w:tc>
          <w:tcPr>
            <w:tcW w:w="2777" w:type="dxa"/>
            <w:vAlign w:val="center"/>
          </w:tcPr>
          <w:p w14:paraId="3A7572A2" w14:textId="77777777" w:rsidR="00790CFD" w:rsidRDefault="00790CFD" w:rsidP="00C530DE">
            <w:pPr>
              <w:pStyle w:val="activity-numbered--centered"/>
              <w:spacing w:after="0"/>
              <w:jc w:val="left"/>
            </w:pPr>
            <w:r>
              <w:t>4</w:t>
            </w:r>
            <w:r w:rsidRPr="002D2043">
              <w:t xml:space="preserve"> </w:t>
            </w:r>
            <w:r>
              <w:rPr>
                <w:rStyle w:val="wol"/>
              </w:rPr>
              <w:t xml:space="preserve">                                           </w:t>
            </w:r>
            <w:r w:rsidRPr="002D2043">
              <w:rPr>
                <w:rStyle w:val="wol"/>
              </w:rPr>
              <w:t> </w:t>
            </w:r>
          </w:p>
        </w:tc>
        <w:tc>
          <w:tcPr>
            <w:tcW w:w="2778" w:type="dxa"/>
            <w:vAlign w:val="center"/>
          </w:tcPr>
          <w:p w14:paraId="46BB83CC" w14:textId="77777777" w:rsidR="00790CFD" w:rsidRDefault="00790CFD" w:rsidP="00C530DE">
            <w:pPr>
              <w:pStyle w:val="activity-numbered--centered"/>
              <w:spacing w:after="0"/>
              <w:jc w:val="left"/>
            </w:pPr>
            <w:r>
              <w:t>5</w:t>
            </w:r>
            <w:r w:rsidRPr="002D2043">
              <w:t xml:space="preserve"> </w:t>
            </w:r>
            <w:r>
              <w:rPr>
                <w:rStyle w:val="wol"/>
              </w:rPr>
              <w:t xml:space="preserve">                                           </w:t>
            </w:r>
            <w:r w:rsidRPr="002D2043">
              <w:rPr>
                <w:rStyle w:val="wol"/>
              </w:rPr>
              <w:t> </w:t>
            </w:r>
          </w:p>
        </w:tc>
      </w:tr>
    </w:tbl>
    <w:p w14:paraId="082AF095" w14:textId="65141D9F" w:rsidR="00744FC9" w:rsidRPr="006E36F7" w:rsidRDefault="00507014" w:rsidP="00C530DE">
      <w:pPr>
        <w:pStyle w:val="instruction"/>
        <w:spacing w:before="0" w:after="0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790CFD">
        <w:rPr>
          <w:rStyle w:val="marks-frame"/>
        </w:rPr>
        <w:t>5</w:t>
      </w:r>
      <w:r>
        <w:rPr>
          <w:rStyle w:val="marks-frame"/>
        </w:rPr>
        <w:t>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3E9070C" wp14:editId="6748B1E0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0747F38A" w:rsidR="00170375" w:rsidRPr="00E63C15" w:rsidRDefault="00A0399D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28" style="position:absolute;margin-left:0;margin-top:-.05pt;width:117.3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A66VEW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4B9727EE" w14:textId="0747F38A" w:rsidR="00170375" w:rsidRPr="00E63C15" w:rsidRDefault="00A0399D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8D5E54" w14:textId="1FDD684F" w:rsidR="00921286" w:rsidRDefault="00921286" w:rsidP="00921286">
      <w:pPr>
        <w:pStyle w:val="instruction"/>
        <w:spacing w:after="120"/>
      </w:pPr>
      <w:r>
        <w:t>3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255CFD76" wp14:editId="6ADCC2B4">
            <wp:extent cx="180000" cy="180000"/>
            <wp:effectExtent l="0" t="0" r="0" b="0"/>
            <wp:docPr id="14" name="Picture 14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0B0531">
        <w:rPr>
          <w:color w:val="767171" w:themeColor="background2" w:themeShade="80"/>
        </w:rPr>
        <w:t>12</w:t>
      </w:r>
      <w:r w:rsidR="000B0531">
        <w:t xml:space="preserve"> </w:t>
      </w:r>
      <w:r w:rsidR="00410018" w:rsidRPr="009F090F">
        <w:t xml:space="preserve">Listen and </w:t>
      </w:r>
      <w:r w:rsidR="00410018">
        <w:t xml:space="preserve">circle </w:t>
      </w:r>
      <w:r w:rsidR="00410018" w:rsidRPr="004052E1">
        <w:rPr>
          <w:noProof/>
          <w:position w:val="-6"/>
          <w:lang w:val="es-ES" w:eastAsia="es-ES"/>
        </w:rPr>
        <w:drawing>
          <wp:inline distT="0" distB="0" distL="0" distR="0" wp14:anchorId="073771D4" wp14:editId="75169526">
            <wp:extent cx="177800" cy="203200"/>
            <wp:effectExtent l="0" t="0" r="0" b="0"/>
            <wp:docPr id="1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0018">
        <w:t xml:space="preserve"> or </w:t>
      </w:r>
      <w:r w:rsidR="00410018" w:rsidRPr="00626A57">
        <w:rPr>
          <w:noProof/>
          <w:position w:val="-6"/>
        </w:rPr>
        <w:drawing>
          <wp:inline distT="0" distB="0" distL="0" distR="0" wp14:anchorId="4D7707AB" wp14:editId="6A6E0183">
            <wp:extent cx="165100" cy="1778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C1Scross.jpg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0018">
        <w:t>.</w:t>
      </w:r>
    </w:p>
    <w:tbl>
      <w:tblPr>
        <w:tblW w:w="9355" w:type="dxa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8"/>
        <w:gridCol w:w="2339"/>
        <w:gridCol w:w="2339"/>
        <w:gridCol w:w="2339"/>
      </w:tblGrid>
      <w:tr w:rsidR="00410018" w14:paraId="55C48C32" w14:textId="6C071DC0" w:rsidTr="00410018">
        <w:trPr>
          <w:cantSplit/>
          <w:trHeight w:val="1587"/>
        </w:trPr>
        <w:tc>
          <w:tcPr>
            <w:tcW w:w="2338" w:type="dxa"/>
            <w:vAlign w:val="center"/>
          </w:tcPr>
          <w:p w14:paraId="4F3A981A" w14:textId="77777777" w:rsidR="00410018" w:rsidRDefault="00410018" w:rsidP="0041001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3470431" wp14:editId="62959C71">
                  <wp:extent cx="1309984" cy="886968"/>
                  <wp:effectExtent l="0" t="0" r="0" b="2540"/>
                  <wp:docPr id="102631481" name="Picture 102631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026" cy="898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15EA00E1" w14:textId="77777777" w:rsidR="00410018" w:rsidRDefault="00410018" w:rsidP="0041001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4FF19D" wp14:editId="22619FCA">
                  <wp:extent cx="1354341" cy="911102"/>
                  <wp:effectExtent l="0" t="0" r="5080" b="3810"/>
                  <wp:docPr id="102631482" name="Picture 102631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31482" name="Picture 102631482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341" cy="911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4D306CA3" w14:textId="77777777" w:rsidR="00410018" w:rsidRDefault="00410018" w:rsidP="0041001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44BAA9B" wp14:editId="0ACFC979">
                  <wp:extent cx="1051560" cy="895773"/>
                  <wp:effectExtent l="0" t="0" r="2540" b="6350"/>
                  <wp:docPr id="102631483" name="Picture 102631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3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449" cy="900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64C53F94" w14:textId="39463F99" w:rsidR="00410018" w:rsidRDefault="00410018" w:rsidP="0041001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02A58D" wp14:editId="224D6346">
                  <wp:extent cx="1336995" cy="905256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3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227" cy="914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0018" w:rsidRPr="00685431" w14:paraId="17E77205" w14:textId="611F1DDF" w:rsidTr="00BA20F3">
        <w:trPr>
          <w:cantSplit/>
          <w:trHeight w:val="454"/>
        </w:trPr>
        <w:tc>
          <w:tcPr>
            <w:tcW w:w="2338" w:type="dxa"/>
            <w:vAlign w:val="center"/>
          </w:tcPr>
          <w:p w14:paraId="704331FA" w14:textId="7E4938A4" w:rsidR="00410018" w:rsidRPr="00685431" w:rsidRDefault="00410018" w:rsidP="00410018">
            <w:pPr>
              <w:pStyle w:val="activity-numbered--centered"/>
            </w:pPr>
            <w:r w:rsidRPr="002D2043">
              <w:t>1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1221D7B9" wp14:editId="375D9984">
                  <wp:extent cx="177800" cy="203200"/>
                  <wp:effectExtent l="0" t="0" r="0" b="0"/>
                  <wp:docPr id="10263148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B3826">
              <w:t xml:space="preserve"> </w:t>
            </w:r>
            <w:r>
              <w:t>/</w:t>
            </w:r>
            <w:r w:rsidR="00FB3826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1CD73778" wp14:editId="0777BA42">
                  <wp:extent cx="165100" cy="1778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5CE13F87" w14:textId="07A0B11A" w:rsidR="00410018" w:rsidRPr="00685431" w:rsidRDefault="00410018" w:rsidP="00410018">
            <w:pPr>
              <w:pStyle w:val="activity-numbered--centered"/>
            </w:pPr>
            <w:r>
              <w:t>2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17312A48" wp14:editId="542FB764">
                  <wp:extent cx="177800" cy="203200"/>
                  <wp:effectExtent l="0" t="0" r="0" b="0"/>
                  <wp:docPr id="2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B3826">
              <w:t xml:space="preserve"> </w:t>
            </w:r>
            <w:r>
              <w:t>/</w:t>
            </w:r>
            <w:r w:rsidR="00FB3826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459B49C0" wp14:editId="71691D18">
                  <wp:extent cx="165100" cy="1778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484EF3B0" w14:textId="76D04C77" w:rsidR="00410018" w:rsidRPr="00685431" w:rsidRDefault="00410018" w:rsidP="00410018">
            <w:pPr>
              <w:pStyle w:val="activity-numbered--centered"/>
            </w:pPr>
            <w:r>
              <w:t>3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688E1375" wp14:editId="2D8D6584">
                  <wp:extent cx="177800" cy="203200"/>
                  <wp:effectExtent l="0" t="0" r="0" b="0"/>
                  <wp:docPr id="3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B3826">
              <w:t xml:space="preserve"> </w:t>
            </w:r>
            <w:r>
              <w:t>/</w:t>
            </w:r>
            <w:r w:rsidR="00FB3826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247C5604" wp14:editId="50FCA1DB">
                  <wp:extent cx="165100" cy="1778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6BA1D2F3" w14:textId="1F6DD761" w:rsidR="00410018" w:rsidRDefault="00410018" w:rsidP="00410018">
            <w:pPr>
              <w:pStyle w:val="activity-numbered--centered"/>
            </w:pPr>
            <w:r>
              <w:t>4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4F029287" wp14:editId="30BC35E3">
                  <wp:extent cx="177800" cy="203200"/>
                  <wp:effectExtent l="0" t="0" r="0" b="0"/>
                  <wp:docPr id="18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B3826">
              <w:t xml:space="preserve"> </w:t>
            </w:r>
            <w:r>
              <w:t>/</w:t>
            </w:r>
            <w:r w:rsidR="00FB3826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3F6C0E12" wp14:editId="2F64A2C1">
                  <wp:extent cx="165100" cy="17780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0018" w14:paraId="53BEC678" w14:textId="3968EDA6" w:rsidTr="00410018">
        <w:trPr>
          <w:cantSplit/>
          <w:trHeight w:val="1587"/>
        </w:trPr>
        <w:tc>
          <w:tcPr>
            <w:tcW w:w="2338" w:type="dxa"/>
            <w:vAlign w:val="center"/>
          </w:tcPr>
          <w:p w14:paraId="250DDD72" w14:textId="77777777" w:rsidR="00410018" w:rsidRDefault="00410018" w:rsidP="0041001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6DA3690" wp14:editId="68A09143">
                  <wp:extent cx="1005713" cy="940827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3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802" cy="943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1FF517A9" w14:textId="77777777" w:rsidR="00410018" w:rsidRDefault="00410018" w:rsidP="0041001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307C04B" wp14:editId="16A95329">
                  <wp:extent cx="1350498" cy="914400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026" cy="920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18997F8B" w14:textId="77777777" w:rsidR="00410018" w:rsidRDefault="00410018" w:rsidP="0041001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351474" wp14:editId="60ED0D80">
                  <wp:extent cx="941832" cy="925868"/>
                  <wp:effectExtent l="0" t="0" r="0" b="127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3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267" cy="927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774042F3" w14:textId="42C49443" w:rsidR="00410018" w:rsidRDefault="00410018" w:rsidP="00410018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78B97E" wp14:editId="2C0C6FB1">
                  <wp:extent cx="1095836" cy="905256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3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977" cy="913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0018" w14:paraId="69FCD367" w14:textId="6C5416EB" w:rsidTr="00BA20F3">
        <w:trPr>
          <w:cantSplit/>
          <w:trHeight w:val="454"/>
        </w:trPr>
        <w:tc>
          <w:tcPr>
            <w:tcW w:w="2338" w:type="dxa"/>
            <w:vAlign w:val="center"/>
          </w:tcPr>
          <w:p w14:paraId="58D0D4AA" w14:textId="20BA9B79" w:rsidR="00410018" w:rsidRDefault="00410018" w:rsidP="00410018">
            <w:pPr>
              <w:pStyle w:val="activity-numbered--centered"/>
            </w:pPr>
            <w:r>
              <w:t>5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41E2178C" wp14:editId="19AE24C3">
                  <wp:extent cx="177800" cy="203200"/>
                  <wp:effectExtent l="0" t="0" r="0" b="0"/>
                  <wp:docPr id="3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B3826">
              <w:t xml:space="preserve"> </w:t>
            </w:r>
            <w:r>
              <w:t>/</w:t>
            </w:r>
            <w:r w:rsidR="00FB3826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48C50A95" wp14:editId="4A33C361">
                  <wp:extent cx="165100" cy="1778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5E7B6D40" w14:textId="1B65DB82" w:rsidR="00410018" w:rsidRDefault="00410018" w:rsidP="00410018">
            <w:pPr>
              <w:pStyle w:val="activity-numbered--centered"/>
            </w:pPr>
            <w:r>
              <w:t>6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3EDB447E" wp14:editId="7CDF70F5">
                  <wp:extent cx="177800" cy="203200"/>
                  <wp:effectExtent l="0" t="0" r="0" b="0"/>
                  <wp:docPr id="3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B3826">
              <w:t xml:space="preserve"> </w:t>
            </w:r>
            <w:r>
              <w:t>/</w:t>
            </w:r>
            <w:r w:rsidR="00FB3826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22FD6962" wp14:editId="6EC08A2C">
                  <wp:extent cx="165100" cy="177800"/>
                  <wp:effectExtent l="0" t="0" r="0" b="0"/>
                  <wp:docPr id="102631485" name="Picture 102631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401B14E1" w14:textId="0332EB89" w:rsidR="00410018" w:rsidRPr="00350086" w:rsidRDefault="00410018" w:rsidP="00410018">
            <w:pPr>
              <w:pStyle w:val="activity-numbered--centered"/>
              <w:spacing w:after="0"/>
            </w:pPr>
            <w:r>
              <w:t>7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6B81B550" wp14:editId="6A15BDAA">
                  <wp:extent cx="177800" cy="203200"/>
                  <wp:effectExtent l="0" t="0" r="0" b="0"/>
                  <wp:docPr id="10263148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B3826">
              <w:t xml:space="preserve"> </w:t>
            </w:r>
            <w:r>
              <w:t>/</w:t>
            </w:r>
            <w:r w:rsidR="00FB3826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5F1A097C" wp14:editId="04EAB504">
                  <wp:extent cx="165100" cy="17780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9" w:type="dxa"/>
            <w:vAlign w:val="center"/>
          </w:tcPr>
          <w:p w14:paraId="1F3C5431" w14:textId="4FF36A40" w:rsidR="00410018" w:rsidRDefault="00410018" w:rsidP="00410018">
            <w:pPr>
              <w:pStyle w:val="activity-numbered--centered"/>
              <w:spacing w:after="0"/>
            </w:pPr>
            <w:r>
              <w:t>8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0DB2D357" wp14:editId="2062747E">
                  <wp:extent cx="177800" cy="203200"/>
                  <wp:effectExtent l="0" t="0" r="0" b="0"/>
                  <wp:docPr id="2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B3826">
              <w:t xml:space="preserve"> </w:t>
            </w:r>
            <w:r>
              <w:t>/</w:t>
            </w:r>
            <w:r w:rsidR="00FB3826">
              <w:t xml:space="preserve"> 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7C1BCEFA" wp14:editId="51E0386B">
                  <wp:extent cx="165100" cy="1778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568D4" w14:textId="7871BDEE" w:rsidR="00507014" w:rsidRPr="00683C0B" w:rsidRDefault="00921286" w:rsidP="00A0399D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410018">
        <w:rPr>
          <w:rStyle w:val="marks-frame"/>
        </w:rPr>
        <w:t>8</w:t>
      </w:r>
      <w:r>
        <w:rPr>
          <w:rStyle w:val="marks-frame"/>
        </w:rPr>
        <w:t> </w:t>
      </w:r>
    </w:p>
    <w:p w14:paraId="70AE5666" w14:textId="77777777" w:rsidR="00A0399D" w:rsidRPr="002D2043" w:rsidRDefault="00A0399D" w:rsidP="00A0399D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B3581EF" wp14:editId="6E351BE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191F9A" w14:textId="22428D6B" w:rsidR="00A0399D" w:rsidRPr="00E63C15" w:rsidRDefault="00A0399D" w:rsidP="00A0399D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3581EF" id="Rounded Rectangle 7" o:spid="_x0000_s1029" style="position:absolute;margin-left:0;margin-top:-.05pt;width:117.35pt;height:21.6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" fillcolor="#7f7f7f [1612]" stroked="f" strokeweight="1pt">
                <v:stroke joinstyle="miter"/>
                <v:textbox inset="0,0,0,0">
                  <w:txbxContent>
                    <w:p w14:paraId="60191F9A" w14:textId="22428D6B" w:rsidR="00A0399D" w:rsidRPr="00E63C15" w:rsidRDefault="00A0399D" w:rsidP="00A0399D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D564670" w14:textId="32AAB3BF" w:rsidR="00507014" w:rsidRDefault="004A0C5A" w:rsidP="00A0399D">
      <w:pPr>
        <w:pStyle w:val="instruction"/>
        <w:spacing w:after="120"/>
      </w:pPr>
      <w:r>
        <w:t>4</w:t>
      </w:r>
      <w:r>
        <w:tab/>
      </w:r>
      <w:r w:rsidR="00FB707B" w:rsidRPr="00B40789">
        <w:t xml:space="preserve">Look </w:t>
      </w:r>
      <w:r w:rsidR="00FB707B">
        <w:t xml:space="preserve">and </w:t>
      </w:r>
      <w:proofErr w:type="gramStart"/>
      <w:r w:rsidR="00FB707B">
        <w:t>say</w:t>
      </w:r>
      <w:proofErr w:type="gramEnd"/>
      <w:r w:rsidR="00FB707B">
        <w:t>.</w:t>
      </w:r>
    </w:p>
    <w:p w14:paraId="39E77105" w14:textId="2366F930" w:rsidR="00BA20F3" w:rsidRPr="00BA20F3" w:rsidRDefault="00BA20F3" w:rsidP="00BA20F3">
      <w:pPr>
        <w:pStyle w:val="activity-numbered"/>
        <w:spacing w:line="240" w:lineRule="auto"/>
        <w:jc w:val="center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  <w:r>
        <w:rPr>
          <w:noProof/>
        </w:rPr>
        <w:drawing>
          <wp:inline distT="0" distB="0" distL="0" distR="0" wp14:anchorId="407279AF" wp14:editId="199907C8">
            <wp:extent cx="4498848" cy="2911733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WCSSUTST008w.jpg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5086" cy="294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A94A4" w14:textId="1AF60A54" w:rsidR="002621CB" w:rsidRDefault="00507014" w:rsidP="00BA20F3">
      <w:pPr>
        <w:pStyle w:val="marks"/>
        <w:spacing w:before="0" w:after="12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BA20F3">
        <w:rPr>
          <w:rStyle w:val="marks-frame"/>
        </w:rPr>
        <w:t>4</w:t>
      </w:r>
      <w:r>
        <w:rPr>
          <w:rStyle w:val="marks-frame"/>
        </w:rPr>
        <w:t> </w:t>
      </w:r>
    </w:p>
    <w:p w14:paraId="45A9FC18" w14:textId="77777777" w:rsidR="006C72B4" w:rsidRPr="000F6548" w:rsidRDefault="006C72B4" w:rsidP="006C72B4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E55957E" wp14:editId="18AB29BF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B2CEF" w14:textId="7AECB662" w:rsidR="006C72B4" w:rsidRDefault="00CC1FA5" w:rsidP="006C72B4">
                            <w:pPr>
                              <w:jc w:val="center"/>
                            </w:pPr>
                            <w:r>
                              <w:t>20</w:t>
                            </w:r>
                            <w:r w:rsidR="006C72B4">
                              <w:rPr>
                                <w:noProof/>
                              </w:rPr>
                              <w:drawing>
                                <wp:inline distT="0" distB="0" distL="0" distR="0" wp14:anchorId="62A7829F" wp14:editId="4F4AF7A3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E55957E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0" type="#_x0000_t202" style="position:absolute;left:0;text-align:left;margin-left:400.8pt;margin-top:63.7pt;width:36.1pt;height:27pt;z-index:251771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" filled="f" stroked="f" strokeweight=".5pt">
                <v:textbox inset=",2mm">
                  <w:txbxContent>
                    <w:p w14:paraId="186B2CEF" w14:textId="7AECB662" w:rsidR="006C72B4" w:rsidRDefault="00CC1FA5" w:rsidP="006C72B4">
                      <w:pPr>
                        <w:jc w:val="center"/>
                      </w:pPr>
                      <w:r>
                        <w:t>20</w:t>
                      </w:r>
                      <w:r w:rsidR="006C72B4">
                        <w:rPr>
                          <w:noProof/>
                        </w:rPr>
                        <w:drawing>
                          <wp:inline distT="0" distB="0" distL="0" distR="0" wp14:anchorId="62A7829F" wp14:editId="4F4AF7A3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A93B58" wp14:editId="796D41F9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C72B4" w:rsidRPr="000F6548" w:rsidSect="00224951">
      <w:headerReference w:type="default" r:id="rId39"/>
      <w:footerReference w:type="default" r:id="rId40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7B44E7" w14:textId="77777777" w:rsidR="00406ABC" w:rsidRDefault="00406ABC" w:rsidP="00B7780C">
      <w:r>
        <w:separator/>
      </w:r>
    </w:p>
  </w:endnote>
  <w:endnote w:type="continuationSeparator" w:id="0">
    <w:p w14:paraId="62EEB90F" w14:textId="77777777" w:rsidR="00406ABC" w:rsidRDefault="00406ABC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MS Mincho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Bradley Hand ITC">
    <w:panose1 w:val="03070402050302030203"/>
    <w:charset w:val="4D"/>
    <w:family w:val="script"/>
    <w:pitch w:val="variable"/>
    <w:sig w:usb0="00000003" w:usb1="00000000" w:usb2="00000000" w:usb3="00000000" w:csb0="00000001" w:csb1="00000000"/>
  </w:font>
  <w:font w:name="Abadi">
    <w:charset w:val="00"/>
    <w:family w:val="swiss"/>
    <w:pitch w:val="variable"/>
    <w:sig w:usb0="80000003" w:usb1="00000000" w:usb2="00000000" w:usb3="00000000" w:csb0="00000001" w:csb1="00000000"/>
  </w:font>
  <w:font w:name="Abadi Extra Light"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03945E" w14:textId="11D3560B" w:rsidR="00C93C2C" w:rsidRDefault="00C93C2C" w:rsidP="00C93C2C">
    <w:pPr>
      <w:pStyle w:val="Footer"/>
      <w:tabs>
        <w:tab w:val="clear" w:pos="8505"/>
        <w:tab w:val="right" w:pos="9632"/>
      </w:tabs>
      <w:rPr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 PAGE </w:instrText>
    </w:r>
    <w:r>
      <w:rPr>
        <w:sz w:val="21"/>
        <w:szCs w:val="21"/>
      </w:rPr>
      <w:fldChar w:fldCharType="separate"/>
    </w:r>
    <w:r>
      <w:rPr>
        <w:sz w:val="21"/>
        <w:szCs w:val="21"/>
      </w:rPr>
      <w:t>1</w:t>
    </w:r>
    <w:r>
      <w:rPr>
        <w:sz w:val="21"/>
        <w:szCs w:val="21"/>
      </w:rPr>
      <w:fldChar w:fldCharType="end"/>
    </w:r>
    <w:r>
      <w:rPr>
        <w:rStyle w:val="PageNumber"/>
        <w:sz w:val="21"/>
        <w:szCs w:val="21"/>
      </w:rPr>
      <w:t xml:space="preserve"> </w:t>
    </w:r>
    <w:r>
      <w:rPr>
        <w:rStyle w:val="PageNumber"/>
        <w:sz w:val="21"/>
        <w:szCs w:val="21"/>
      </w:rPr>
      <w:tab/>
      <w:t>Beehive American Starter • Unit 8 Test</w:t>
    </w:r>
  </w:p>
  <w:p w14:paraId="143D922D" w14:textId="2CF8FB68" w:rsidR="00800986" w:rsidRPr="002C6E3B" w:rsidRDefault="00C93C2C" w:rsidP="00C93C2C">
    <w:pPr>
      <w:pStyle w:val="Footer"/>
    </w:pPr>
    <w:r>
      <w:rPr>
        <w:rStyle w:val="PageNumber"/>
        <w:sz w:val="21"/>
        <w:szCs w:val="21"/>
      </w:rPr>
      <w:t>IMAGES NOT TO BE USED SEPARATELY. FOR CUSTOMER USE ONLY. © Oxford University Press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FCC829" w14:textId="77777777" w:rsidR="00406ABC" w:rsidRDefault="00406ABC" w:rsidP="00B7780C">
      <w:r>
        <w:separator/>
      </w:r>
    </w:p>
  </w:footnote>
  <w:footnote w:type="continuationSeparator" w:id="0">
    <w:p w14:paraId="5BC52FEC" w14:textId="77777777" w:rsidR="00406ABC" w:rsidRDefault="00406ABC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14829" w14:textId="392616BF" w:rsidR="001B5B02" w:rsidRPr="00224951" w:rsidRDefault="00B248E5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61312" behindDoc="0" locked="0" layoutInCell="1" allowOverlap="1" wp14:anchorId="7767C5D4" wp14:editId="77155100">
          <wp:simplePos x="0" y="0"/>
          <wp:positionH relativeFrom="column">
            <wp:posOffset>13987</wp:posOffset>
          </wp:positionH>
          <wp:positionV relativeFrom="paragraph">
            <wp:posOffset>703</wp:posOffset>
          </wp:positionV>
          <wp:extent cx="943540" cy="648000"/>
          <wp:effectExtent l="0" t="0" r="0" b="0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3540" cy="64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B5B02" w:rsidRPr="00CF4B59">
      <w:rPr>
        <w:position w:val="48"/>
      </w:rPr>
      <w:tab/>
    </w:r>
    <w:r w:rsidR="001B5B02" w:rsidRPr="00224951">
      <w:rPr>
        <w:position w:val="-24"/>
      </w:rPr>
      <w:t xml:space="preserve">Name: </w:t>
    </w:r>
    <w:r w:rsidR="001B5B02"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 w16cid:durableId="33190141">
    <w:abstractNumId w:val="11"/>
  </w:num>
  <w:num w:numId="2" w16cid:durableId="1939097224">
    <w:abstractNumId w:val="10"/>
  </w:num>
  <w:num w:numId="3" w16cid:durableId="153955211">
    <w:abstractNumId w:val="0"/>
  </w:num>
  <w:num w:numId="4" w16cid:durableId="1583295060">
    <w:abstractNumId w:val="1"/>
  </w:num>
  <w:num w:numId="5" w16cid:durableId="982391686">
    <w:abstractNumId w:val="2"/>
  </w:num>
  <w:num w:numId="6" w16cid:durableId="1829781861">
    <w:abstractNumId w:val="3"/>
  </w:num>
  <w:num w:numId="7" w16cid:durableId="231283061">
    <w:abstractNumId w:val="8"/>
  </w:num>
  <w:num w:numId="8" w16cid:durableId="1542861090">
    <w:abstractNumId w:val="4"/>
  </w:num>
  <w:num w:numId="9" w16cid:durableId="2023697334">
    <w:abstractNumId w:val="5"/>
  </w:num>
  <w:num w:numId="10" w16cid:durableId="645747241">
    <w:abstractNumId w:val="6"/>
  </w:num>
  <w:num w:numId="11" w16cid:durableId="579172772">
    <w:abstractNumId w:val="7"/>
  </w:num>
  <w:num w:numId="12" w16cid:durableId="686833982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4493D"/>
    <w:rsid w:val="00052196"/>
    <w:rsid w:val="0005545F"/>
    <w:rsid w:val="00056F6D"/>
    <w:rsid w:val="000570E4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0531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039B"/>
    <w:rsid w:val="000D17BD"/>
    <w:rsid w:val="000D2FAD"/>
    <w:rsid w:val="000D5F16"/>
    <w:rsid w:val="000D61D6"/>
    <w:rsid w:val="000D7466"/>
    <w:rsid w:val="000D759C"/>
    <w:rsid w:val="000E19D2"/>
    <w:rsid w:val="000E6C26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1B99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C7A"/>
    <w:rsid w:val="00143868"/>
    <w:rsid w:val="00151C39"/>
    <w:rsid w:val="00152E78"/>
    <w:rsid w:val="00152FEB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4F1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3185"/>
    <w:rsid w:val="001D3D30"/>
    <w:rsid w:val="001D42F3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0207"/>
    <w:rsid w:val="001E2CAF"/>
    <w:rsid w:val="001E41F9"/>
    <w:rsid w:val="001E512C"/>
    <w:rsid w:val="001E5C42"/>
    <w:rsid w:val="001E6DE5"/>
    <w:rsid w:val="001F1774"/>
    <w:rsid w:val="001F2812"/>
    <w:rsid w:val="001F4B2B"/>
    <w:rsid w:val="001F6D4B"/>
    <w:rsid w:val="001F73E7"/>
    <w:rsid w:val="00200546"/>
    <w:rsid w:val="00200B80"/>
    <w:rsid w:val="00201010"/>
    <w:rsid w:val="002017C3"/>
    <w:rsid w:val="002055D9"/>
    <w:rsid w:val="002060B5"/>
    <w:rsid w:val="002071D5"/>
    <w:rsid w:val="0021023C"/>
    <w:rsid w:val="00211864"/>
    <w:rsid w:val="002127FE"/>
    <w:rsid w:val="002128CA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789F"/>
    <w:rsid w:val="00257BB8"/>
    <w:rsid w:val="002608CD"/>
    <w:rsid w:val="002610A9"/>
    <w:rsid w:val="002621CB"/>
    <w:rsid w:val="002640E6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2F64"/>
    <w:rsid w:val="002B46CF"/>
    <w:rsid w:val="002B559A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3DD6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1670"/>
    <w:rsid w:val="002F2105"/>
    <w:rsid w:val="002F2330"/>
    <w:rsid w:val="002F2AA2"/>
    <w:rsid w:val="002F3A7B"/>
    <w:rsid w:val="002F3FD5"/>
    <w:rsid w:val="002F409E"/>
    <w:rsid w:val="002F4FA3"/>
    <w:rsid w:val="002F7E0F"/>
    <w:rsid w:val="00304858"/>
    <w:rsid w:val="0030513B"/>
    <w:rsid w:val="003052A0"/>
    <w:rsid w:val="003054C3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44A6"/>
    <w:rsid w:val="003379BD"/>
    <w:rsid w:val="0034001F"/>
    <w:rsid w:val="00340134"/>
    <w:rsid w:val="00341023"/>
    <w:rsid w:val="00344305"/>
    <w:rsid w:val="0034484D"/>
    <w:rsid w:val="00347FCB"/>
    <w:rsid w:val="00355843"/>
    <w:rsid w:val="00355D2E"/>
    <w:rsid w:val="00355FFD"/>
    <w:rsid w:val="003609A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1FA"/>
    <w:rsid w:val="00391C7A"/>
    <w:rsid w:val="0039688A"/>
    <w:rsid w:val="00397A7E"/>
    <w:rsid w:val="00397D13"/>
    <w:rsid w:val="003A4CC1"/>
    <w:rsid w:val="003A4F79"/>
    <w:rsid w:val="003A5AA5"/>
    <w:rsid w:val="003B2C5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ABC"/>
    <w:rsid w:val="00406CD6"/>
    <w:rsid w:val="00410018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6B8"/>
    <w:rsid w:val="0045191F"/>
    <w:rsid w:val="00453844"/>
    <w:rsid w:val="00453C6B"/>
    <w:rsid w:val="00453F38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771B4"/>
    <w:rsid w:val="00481E0B"/>
    <w:rsid w:val="00482737"/>
    <w:rsid w:val="00482ACC"/>
    <w:rsid w:val="00485154"/>
    <w:rsid w:val="00485BB1"/>
    <w:rsid w:val="00486705"/>
    <w:rsid w:val="0048725C"/>
    <w:rsid w:val="00487408"/>
    <w:rsid w:val="00490051"/>
    <w:rsid w:val="0049123C"/>
    <w:rsid w:val="004928B9"/>
    <w:rsid w:val="00493051"/>
    <w:rsid w:val="004930AF"/>
    <w:rsid w:val="004976BC"/>
    <w:rsid w:val="00497767"/>
    <w:rsid w:val="00497996"/>
    <w:rsid w:val="004A0C5A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E7FE1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014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949"/>
    <w:rsid w:val="00553B54"/>
    <w:rsid w:val="00554D03"/>
    <w:rsid w:val="0055793B"/>
    <w:rsid w:val="00562029"/>
    <w:rsid w:val="005625AC"/>
    <w:rsid w:val="005626C1"/>
    <w:rsid w:val="005631D3"/>
    <w:rsid w:val="0056397B"/>
    <w:rsid w:val="00565B02"/>
    <w:rsid w:val="00566A22"/>
    <w:rsid w:val="00566E2D"/>
    <w:rsid w:val="005710E6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005D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0C93"/>
    <w:rsid w:val="005E3624"/>
    <w:rsid w:val="005E46A8"/>
    <w:rsid w:val="005E54EE"/>
    <w:rsid w:val="005E5EA2"/>
    <w:rsid w:val="005E7276"/>
    <w:rsid w:val="005F0298"/>
    <w:rsid w:val="005F064F"/>
    <w:rsid w:val="005F3FD4"/>
    <w:rsid w:val="0060001C"/>
    <w:rsid w:val="00601C4B"/>
    <w:rsid w:val="00604771"/>
    <w:rsid w:val="006055A1"/>
    <w:rsid w:val="00606D31"/>
    <w:rsid w:val="00606E47"/>
    <w:rsid w:val="006109AF"/>
    <w:rsid w:val="00612F39"/>
    <w:rsid w:val="006147C2"/>
    <w:rsid w:val="006171B9"/>
    <w:rsid w:val="006174E8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3FCA"/>
    <w:rsid w:val="006A5AF6"/>
    <w:rsid w:val="006A6B18"/>
    <w:rsid w:val="006A7731"/>
    <w:rsid w:val="006B1BF6"/>
    <w:rsid w:val="006B20A6"/>
    <w:rsid w:val="006B23D6"/>
    <w:rsid w:val="006B35D6"/>
    <w:rsid w:val="006B4C3C"/>
    <w:rsid w:val="006C1548"/>
    <w:rsid w:val="006C1A2C"/>
    <w:rsid w:val="006C2333"/>
    <w:rsid w:val="006C3AC2"/>
    <w:rsid w:val="006C72B4"/>
    <w:rsid w:val="006D0EB7"/>
    <w:rsid w:val="006D1E21"/>
    <w:rsid w:val="006D23F6"/>
    <w:rsid w:val="006D33C9"/>
    <w:rsid w:val="006D4204"/>
    <w:rsid w:val="006D4C47"/>
    <w:rsid w:val="006D79DD"/>
    <w:rsid w:val="006E2E03"/>
    <w:rsid w:val="006E36F7"/>
    <w:rsid w:val="006E3A05"/>
    <w:rsid w:val="006E4BA9"/>
    <w:rsid w:val="006E5040"/>
    <w:rsid w:val="006E5494"/>
    <w:rsid w:val="006E698B"/>
    <w:rsid w:val="006E7BDF"/>
    <w:rsid w:val="006F0BCF"/>
    <w:rsid w:val="006F120A"/>
    <w:rsid w:val="006F2039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41F7"/>
    <w:rsid w:val="007046EA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2A15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CFD"/>
    <w:rsid w:val="00790D62"/>
    <w:rsid w:val="00790F54"/>
    <w:rsid w:val="0079178B"/>
    <w:rsid w:val="00791F10"/>
    <w:rsid w:val="0079543B"/>
    <w:rsid w:val="007961C4"/>
    <w:rsid w:val="007A0B53"/>
    <w:rsid w:val="007A0BEC"/>
    <w:rsid w:val="007A409A"/>
    <w:rsid w:val="007B2ACF"/>
    <w:rsid w:val="007B7507"/>
    <w:rsid w:val="007B7626"/>
    <w:rsid w:val="007C01E1"/>
    <w:rsid w:val="007C10A5"/>
    <w:rsid w:val="007C2041"/>
    <w:rsid w:val="007C213E"/>
    <w:rsid w:val="007C2491"/>
    <w:rsid w:val="007C2D54"/>
    <w:rsid w:val="007C4DEE"/>
    <w:rsid w:val="007D2501"/>
    <w:rsid w:val="007D3B8A"/>
    <w:rsid w:val="007D3B9A"/>
    <w:rsid w:val="007D69B5"/>
    <w:rsid w:val="007D6A46"/>
    <w:rsid w:val="007E228A"/>
    <w:rsid w:val="007E54F6"/>
    <w:rsid w:val="007E5507"/>
    <w:rsid w:val="007E6954"/>
    <w:rsid w:val="007F1B72"/>
    <w:rsid w:val="007F216C"/>
    <w:rsid w:val="007F2314"/>
    <w:rsid w:val="007F255B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0ED8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2167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33E2"/>
    <w:rsid w:val="008C35AD"/>
    <w:rsid w:val="008D0535"/>
    <w:rsid w:val="008D0A97"/>
    <w:rsid w:val="008D1291"/>
    <w:rsid w:val="008D2AF8"/>
    <w:rsid w:val="008D5518"/>
    <w:rsid w:val="008D6BDA"/>
    <w:rsid w:val="008E1822"/>
    <w:rsid w:val="008E3F89"/>
    <w:rsid w:val="008E4FE6"/>
    <w:rsid w:val="008E5795"/>
    <w:rsid w:val="008E6020"/>
    <w:rsid w:val="008E6250"/>
    <w:rsid w:val="008E67D4"/>
    <w:rsid w:val="008E73B8"/>
    <w:rsid w:val="008F0A56"/>
    <w:rsid w:val="008F0C46"/>
    <w:rsid w:val="008F1184"/>
    <w:rsid w:val="008F31AA"/>
    <w:rsid w:val="008F3756"/>
    <w:rsid w:val="008F42A5"/>
    <w:rsid w:val="008F7988"/>
    <w:rsid w:val="0090204B"/>
    <w:rsid w:val="0090298C"/>
    <w:rsid w:val="00904E53"/>
    <w:rsid w:val="009073CB"/>
    <w:rsid w:val="009076D1"/>
    <w:rsid w:val="00907B1B"/>
    <w:rsid w:val="00907C84"/>
    <w:rsid w:val="00913878"/>
    <w:rsid w:val="00913E64"/>
    <w:rsid w:val="00914409"/>
    <w:rsid w:val="00914EB0"/>
    <w:rsid w:val="009163A7"/>
    <w:rsid w:val="00917669"/>
    <w:rsid w:val="00917686"/>
    <w:rsid w:val="00917EA0"/>
    <w:rsid w:val="00920BE7"/>
    <w:rsid w:val="00921286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67C60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97DA0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63F"/>
    <w:rsid w:val="009C6733"/>
    <w:rsid w:val="009C7821"/>
    <w:rsid w:val="009D0BBD"/>
    <w:rsid w:val="009D15EE"/>
    <w:rsid w:val="009D1A33"/>
    <w:rsid w:val="009D30E7"/>
    <w:rsid w:val="009D3766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A00113"/>
    <w:rsid w:val="00A02C94"/>
    <w:rsid w:val="00A0388F"/>
    <w:rsid w:val="00A0399D"/>
    <w:rsid w:val="00A060DA"/>
    <w:rsid w:val="00A072B8"/>
    <w:rsid w:val="00A07CA7"/>
    <w:rsid w:val="00A10CA0"/>
    <w:rsid w:val="00A13012"/>
    <w:rsid w:val="00A15510"/>
    <w:rsid w:val="00A177B7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E20"/>
    <w:rsid w:val="00A744D1"/>
    <w:rsid w:val="00A751FE"/>
    <w:rsid w:val="00A7593A"/>
    <w:rsid w:val="00A769A7"/>
    <w:rsid w:val="00A77427"/>
    <w:rsid w:val="00A80FB9"/>
    <w:rsid w:val="00A8134E"/>
    <w:rsid w:val="00A82D03"/>
    <w:rsid w:val="00A832D9"/>
    <w:rsid w:val="00A847F9"/>
    <w:rsid w:val="00A86195"/>
    <w:rsid w:val="00A90B50"/>
    <w:rsid w:val="00A90B7C"/>
    <w:rsid w:val="00A91B6F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945"/>
    <w:rsid w:val="00AB1EE7"/>
    <w:rsid w:val="00AB4D61"/>
    <w:rsid w:val="00AB5A8C"/>
    <w:rsid w:val="00AB5AFF"/>
    <w:rsid w:val="00AB629F"/>
    <w:rsid w:val="00AB7002"/>
    <w:rsid w:val="00AC0C91"/>
    <w:rsid w:val="00AC0F84"/>
    <w:rsid w:val="00AC5256"/>
    <w:rsid w:val="00AC5513"/>
    <w:rsid w:val="00AC55CB"/>
    <w:rsid w:val="00AC6790"/>
    <w:rsid w:val="00AD179F"/>
    <w:rsid w:val="00AD1B6D"/>
    <w:rsid w:val="00AD2D5D"/>
    <w:rsid w:val="00AD47D2"/>
    <w:rsid w:val="00AD60E1"/>
    <w:rsid w:val="00AD67C5"/>
    <w:rsid w:val="00AE073B"/>
    <w:rsid w:val="00AE0B49"/>
    <w:rsid w:val="00AE205C"/>
    <w:rsid w:val="00AE270C"/>
    <w:rsid w:val="00AE41B2"/>
    <w:rsid w:val="00AE44FA"/>
    <w:rsid w:val="00AE4C38"/>
    <w:rsid w:val="00AF070A"/>
    <w:rsid w:val="00AF08C2"/>
    <w:rsid w:val="00AF1568"/>
    <w:rsid w:val="00AF219A"/>
    <w:rsid w:val="00AF249A"/>
    <w:rsid w:val="00AF31B0"/>
    <w:rsid w:val="00AF4328"/>
    <w:rsid w:val="00AF5438"/>
    <w:rsid w:val="00AF683F"/>
    <w:rsid w:val="00B011F2"/>
    <w:rsid w:val="00B020DB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26B8"/>
    <w:rsid w:val="00B241AA"/>
    <w:rsid w:val="00B2449B"/>
    <w:rsid w:val="00B248E5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6471D"/>
    <w:rsid w:val="00B700D0"/>
    <w:rsid w:val="00B72C49"/>
    <w:rsid w:val="00B73B26"/>
    <w:rsid w:val="00B75740"/>
    <w:rsid w:val="00B766AA"/>
    <w:rsid w:val="00B7780C"/>
    <w:rsid w:val="00B811B6"/>
    <w:rsid w:val="00B81AA1"/>
    <w:rsid w:val="00B83A2B"/>
    <w:rsid w:val="00B840C5"/>
    <w:rsid w:val="00B8488B"/>
    <w:rsid w:val="00B856E9"/>
    <w:rsid w:val="00B87621"/>
    <w:rsid w:val="00B87FC0"/>
    <w:rsid w:val="00B9060C"/>
    <w:rsid w:val="00B9355A"/>
    <w:rsid w:val="00B94E0F"/>
    <w:rsid w:val="00B96FA2"/>
    <w:rsid w:val="00BA1C9F"/>
    <w:rsid w:val="00BA20D7"/>
    <w:rsid w:val="00BA20F3"/>
    <w:rsid w:val="00BA258A"/>
    <w:rsid w:val="00BA31F9"/>
    <w:rsid w:val="00BA37E9"/>
    <w:rsid w:val="00BA3D2A"/>
    <w:rsid w:val="00BA50F9"/>
    <w:rsid w:val="00BA5AD9"/>
    <w:rsid w:val="00BA73EC"/>
    <w:rsid w:val="00BA73F7"/>
    <w:rsid w:val="00BA7750"/>
    <w:rsid w:val="00BB0F26"/>
    <w:rsid w:val="00BB5911"/>
    <w:rsid w:val="00BB5DBE"/>
    <w:rsid w:val="00BB6D3D"/>
    <w:rsid w:val="00BC053C"/>
    <w:rsid w:val="00BC0CBE"/>
    <w:rsid w:val="00BC21F5"/>
    <w:rsid w:val="00BC2B28"/>
    <w:rsid w:val="00BD0B7D"/>
    <w:rsid w:val="00BD54B2"/>
    <w:rsid w:val="00BD5860"/>
    <w:rsid w:val="00BD6BCE"/>
    <w:rsid w:val="00BD6D06"/>
    <w:rsid w:val="00BD7028"/>
    <w:rsid w:val="00BD7858"/>
    <w:rsid w:val="00BE0965"/>
    <w:rsid w:val="00BE2835"/>
    <w:rsid w:val="00BE3AFD"/>
    <w:rsid w:val="00BE580A"/>
    <w:rsid w:val="00BE669E"/>
    <w:rsid w:val="00BF34F2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99F"/>
    <w:rsid w:val="00C17CE0"/>
    <w:rsid w:val="00C17FE5"/>
    <w:rsid w:val="00C21B5C"/>
    <w:rsid w:val="00C24912"/>
    <w:rsid w:val="00C3170F"/>
    <w:rsid w:val="00C338DB"/>
    <w:rsid w:val="00C34299"/>
    <w:rsid w:val="00C345A9"/>
    <w:rsid w:val="00C35B94"/>
    <w:rsid w:val="00C368FB"/>
    <w:rsid w:val="00C423F7"/>
    <w:rsid w:val="00C4315C"/>
    <w:rsid w:val="00C474F8"/>
    <w:rsid w:val="00C51979"/>
    <w:rsid w:val="00C52B79"/>
    <w:rsid w:val="00C530DE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93C2C"/>
    <w:rsid w:val="00CA0293"/>
    <w:rsid w:val="00CA0F23"/>
    <w:rsid w:val="00CA1C86"/>
    <w:rsid w:val="00CA2986"/>
    <w:rsid w:val="00CA3DA1"/>
    <w:rsid w:val="00CA77BD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1FA5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5165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3230B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657B1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575A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6F06"/>
    <w:rsid w:val="00DF72E3"/>
    <w:rsid w:val="00E006C3"/>
    <w:rsid w:val="00E022DA"/>
    <w:rsid w:val="00E036E3"/>
    <w:rsid w:val="00E04102"/>
    <w:rsid w:val="00E06488"/>
    <w:rsid w:val="00E06AEF"/>
    <w:rsid w:val="00E126A0"/>
    <w:rsid w:val="00E12FC6"/>
    <w:rsid w:val="00E1313D"/>
    <w:rsid w:val="00E1342C"/>
    <w:rsid w:val="00E14575"/>
    <w:rsid w:val="00E14F8F"/>
    <w:rsid w:val="00E1665A"/>
    <w:rsid w:val="00E16AAF"/>
    <w:rsid w:val="00E202A4"/>
    <w:rsid w:val="00E23EB6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8E"/>
    <w:rsid w:val="00E7471A"/>
    <w:rsid w:val="00E8099B"/>
    <w:rsid w:val="00E81D03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148D"/>
    <w:rsid w:val="00EC4587"/>
    <w:rsid w:val="00EC45A5"/>
    <w:rsid w:val="00EC6088"/>
    <w:rsid w:val="00ED029F"/>
    <w:rsid w:val="00ED0E73"/>
    <w:rsid w:val="00ED1A7A"/>
    <w:rsid w:val="00ED3024"/>
    <w:rsid w:val="00ED409F"/>
    <w:rsid w:val="00ED497C"/>
    <w:rsid w:val="00ED6438"/>
    <w:rsid w:val="00EE0D3E"/>
    <w:rsid w:val="00EE13E9"/>
    <w:rsid w:val="00EE208E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57BC"/>
    <w:rsid w:val="00F21D88"/>
    <w:rsid w:val="00F222C1"/>
    <w:rsid w:val="00F22B51"/>
    <w:rsid w:val="00F24996"/>
    <w:rsid w:val="00F25BFC"/>
    <w:rsid w:val="00F31EC1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939"/>
    <w:rsid w:val="00F67A13"/>
    <w:rsid w:val="00F67A56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0F21"/>
    <w:rsid w:val="00FA129F"/>
    <w:rsid w:val="00FA2406"/>
    <w:rsid w:val="00FA4102"/>
    <w:rsid w:val="00FA4207"/>
    <w:rsid w:val="00FA4321"/>
    <w:rsid w:val="00FA4712"/>
    <w:rsid w:val="00FA47C7"/>
    <w:rsid w:val="00FA4893"/>
    <w:rsid w:val="00FA4AAB"/>
    <w:rsid w:val="00FA6757"/>
    <w:rsid w:val="00FB1786"/>
    <w:rsid w:val="00FB3826"/>
    <w:rsid w:val="00FB3C96"/>
    <w:rsid w:val="00FB5543"/>
    <w:rsid w:val="00FB57C8"/>
    <w:rsid w:val="00FB707B"/>
    <w:rsid w:val="00FB74F9"/>
    <w:rsid w:val="00FC05A2"/>
    <w:rsid w:val="00FC102C"/>
    <w:rsid w:val="00FC23F0"/>
    <w:rsid w:val="00FC24E4"/>
    <w:rsid w:val="00FC28C1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6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4B6819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instruction">
    <w:name w:val="instruction"/>
    <w:uiPriority w:val="1"/>
    <w:qFormat/>
    <w:rsid w:val="004B6819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30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7C213E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752A15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0" w:color="A6A6A6"/>
      </w:pBdr>
      <w:spacing w:before="120" w:after="120" w:line="320" w:lineRule="exact"/>
      <w:ind w:left="426" w:right="4245"/>
    </w:pPr>
    <w:rPr>
      <w:rFonts w:asciiTheme="minorHAnsi" w:hAnsiTheme="minorHAnsi"/>
      <w:spacing w:val="-4"/>
      <w:sz w:val="28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FD0FA2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  <w:sz w:val="28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6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emf"/><Relationship Id="rId40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12d954b-7ab0-4d09-a899-64003c6a2471">
      <Terms xmlns="http://schemas.microsoft.com/office/infopath/2007/PartnerControls"/>
    </lcf76f155ced4ddcb4097134ff3c332f>
    <TaxCatchAll xmlns="c5ada2d6-56b2-497a-92ba-f763a16b01a0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31FA4F673AA1429D7E49C25BABE73A" ma:contentTypeVersion="14" ma:contentTypeDescription="Create a new document." ma:contentTypeScope="" ma:versionID="53bd92c005782ccd8dc8bc33040bde45">
  <xsd:schema xmlns:xsd="http://www.w3.org/2001/XMLSchema" xmlns:xs="http://www.w3.org/2001/XMLSchema" xmlns:p="http://schemas.microsoft.com/office/2006/metadata/properties" xmlns:ns2="712d954b-7ab0-4d09-a899-64003c6a2471" xmlns:ns3="c5ada2d6-56b2-497a-92ba-f763a16b01a0" targetNamespace="http://schemas.microsoft.com/office/2006/metadata/properties" ma:root="true" ma:fieldsID="18d7ad90ea6b13c137bbdff9ea0f7e52" ns2:_="" ns3:_="">
    <xsd:import namespace="712d954b-7ab0-4d09-a899-64003c6a2471"/>
    <xsd:import namespace="c5ada2d6-56b2-497a-92ba-f763a16b01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2d954b-7ab0-4d09-a899-64003c6a24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94a0919-33ac-4268-ac75-1fb286edf4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ada2d6-56b2-497a-92ba-f763a16b01a0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b55a86ff-1a6f-4c0f-83ec-5b03162ff193}" ma:internalName="TaxCatchAll" ma:showField="CatchAllData" ma:web="c5ada2d6-56b2-497a-92ba-f763a16b01a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35AB1F9-348C-3E4E-BB87-A52A8E7E5B6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  <ds:schemaRef ds:uri="712d954b-7ab0-4d09-a899-64003c6a2471"/>
    <ds:schemaRef ds:uri="c5ada2d6-56b2-497a-92ba-f763a16b01a0"/>
  </ds:schemaRefs>
</ds:datastoreItem>
</file>

<file path=customXml/itemProps4.xml><?xml version="1.0" encoding="utf-8"?>
<ds:datastoreItem xmlns:ds="http://schemas.openxmlformats.org/officeDocument/2006/customXml" ds:itemID="{F3B599A8-F16F-45EE-B8A5-E2A9EFD9E3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2d954b-7ab0-4d09-a899-64003c6a2471"/>
    <ds:schemaRef ds:uri="c5ada2d6-56b2-497a-92ba-f763a16b01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CBA Primary author template C V4.dotx</Template>
  <TotalTime>25</TotalTime>
  <Pages>2</Pages>
  <Words>94</Words>
  <Characters>538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Kathryn Morrell</cp:lastModifiedBy>
  <cp:revision>26</cp:revision>
  <cp:lastPrinted>2022-06-28T10:52:00Z</cp:lastPrinted>
  <dcterms:created xsi:type="dcterms:W3CDTF">2022-06-28T10:59:00Z</dcterms:created>
  <dcterms:modified xsi:type="dcterms:W3CDTF">2023-02-02T02:56:00Z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0x010100F931FA4F673AA1429D7E49C25BABE73A</vt:lpwstr>
  </property>
</Properties>
</file>